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60A5" w14:textId="77777777" w:rsidR="00A527A5" w:rsidRDefault="00F85EA2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421DDC" wp14:editId="1D806182">
                <wp:simplePos x="0" y="0"/>
                <wp:positionH relativeFrom="column">
                  <wp:posOffset>5177114</wp:posOffset>
                </wp:positionH>
                <wp:positionV relativeFrom="paragraph">
                  <wp:posOffset>2013626</wp:posOffset>
                </wp:positionV>
                <wp:extent cx="2201545" cy="258826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2588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2EEF78" w14:textId="77777777" w:rsidR="00F85EA2" w:rsidRPr="00DB55C5" w:rsidRDefault="00F85EA2" w:rsidP="00F85EA2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1DA5A3DD" w14:textId="77777777" w:rsidR="00F85EA2" w:rsidRPr="00DB55C5" w:rsidRDefault="00F85EA2" w:rsidP="00F85EA2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768C23E2" w14:textId="77777777" w:rsidR="00F85EA2" w:rsidRPr="001A4C2B" w:rsidRDefault="00F85EA2" w:rsidP="00F85EA2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  <w:t>PHOTO</w:t>
                            </w:r>
                          </w:p>
                          <w:p w14:paraId="794983B1" w14:textId="77777777" w:rsidR="00F85EA2" w:rsidRPr="00DB55C5" w:rsidRDefault="00F85EA2" w:rsidP="00F85EA2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i w:val="0"/>
                                <w:sz w:val="20"/>
                                <w:szCs w:val="20"/>
                              </w:rPr>
                            </w:pPr>
                          </w:p>
                          <w:p w14:paraId="144E2167" w14:textId="77777777" w:rsidR="00F85EA2" w:rsidRPr="00DE07D4" w:rsidRDefault="00F85EA2" w:rsidP="00F85EA2">
                            <w:pPr>
                              <w:pStyle w:val="Caption"/>
                              <w:jc w:val="center"/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</w:pP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Meet </w:t>
                            </w:r>
                            <w:r w:rsidRPr="00374446">
                              <w:rPr>
                                <w:rFonts w:ascii="Montserrat" w:hAnsi="Montserrat"/>
                                <w:b/>
                                <w:sz w:val="20"/>
                                <w:szCs w:val="20"/>
                              </w:rPr>
                              <w:t>[Name]</w:t>
                            </w:r>
                            <w:r w:rsidRPr="00DE07D4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374446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With my funding at a strong level, I’ll be </w:t>
                            </w:r>
                            <w:r w:rsidR="005F3887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able</w:t>
                            </w:r>
                            <w:r w:rsidR="00374446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 to help more people like </w:t>
                            </w:r>
                            <w:r w:rsidR="00374446" w:rsidRPr="00374446">
                              <w:rPr>
                                <w:rFonts w:ascii="Montserrat" w:hAnsi="Montserrat"/>
                                <w:b/>
                                <w:sz w:val="20"/>
                                <w:szCs w:val="20"/>
                              </w:rPr>
                              <w:t xml:space="preserve">[Name] </w:t>
                            </w:r>
                            <w:r w:rsidR="00374446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know Christ and </w:t>
                            </w:r>
                            <w:r w:rsidR="005F3887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 xml:space="preserve">to </w:t>
                            </w:r>
                            <w:r w:rsidR="00374446">
                              <w:rPr>
                                <w:rFonts w:ascii="Montserrat" w:hAnsi="Montserrat"/>
                                <w:sz w:val="20"/>
                                <w:szCs w:val="20"/>
                              </w:rPr>
                              <w:t>make disciples who make disciples.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785C6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07.65pt;margin-top:158.55pt;width:173.35pt;height:20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" filled="f" stroked="f" strokeweight=".5pt">
                <v:textbox>
                  <w:txbxContent>
                    <w:p w:rsidR="00F85EA2" w:rsidRPr="00DB55C5" w:rsidRDefault="00F85EA2" w:rsidP="00F85EA2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F85EA2" w:rsidRPr="00DB55C5" w:rsidRDefault="00F85EA2" w:rsidP="00F85EA2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F85EA2" w:rsidRPr="001A4C2B" w:rsidRDefault="00F85EA2" w:rsidP="00F85EA2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  <w:r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  <w:t>PHOTO</w:t>
                      </w:r>
                    </w:p>
                    <w:p w:rsidR="00F85EA2" w:rsidRPr="00DB55C5" w:rsidRDefault="00F85EA2" w:rsidP="00F85EA2">
                      <w:pPr>
                        <w:pStyle w:val="Caption"/>
                        <w:jc w:val="center"/>
                        <w:rPr>
                          <w:rFonts w:ascii="Montserrat" w:hAnsi="Montserrat"/>
                          <w:i w:val="0"/>
                          <w:sz w:val="20"/>
                          <w:szCs w:val="20"/>
                        </w:rPr>
                      </w:pPr>
                    </w:p>
                    <w:p w:rsidR="00F85EA2" w:rsidRPr="00DE07D4" w:rsidRDefault="00F85EA2" w:rsidP="00F85EA2">
                      <w:pPr>
                        <w:pStyle w:val="Caption"/>
                        <w:jc w:val="center"/>
                        <w:rPr>
                          <w:rFonts w:ascii="Montserrat" w:hAnsi="Montserrat"/>
                          <w:sz w:val="20"/>
                          <w:szCs w:val="20"/>
                        </w:rPr>
                      </w:pP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Meet </w:t>
                      </w:r>
                      <w:r w:rsidRPr="00374446">
                        <w:rPr>
                          <w:rFonts w:ascii="Montserrat" w:hAnsi="Montserrat"/>
                          <w:b/>
                          <w:sz w:val="20"/>
                          <w:szCs w:val="20"/>
                        </w:rPr>
                        <w:t>[Name]</w:t>
                      </w:r>
                      <w:r w:rsidRPr="00DE07D4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. </w:t>
                      </w:r>
                      <w:r w:rsidR="00374446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With my funding at a strong level, I’ll be </w:t>
                      </w:r>
                      <w:r w:rsidR="005F3887">
                        <w:rPr>
                          <w:rFonts w:ascii="Montserrat" w:hAnsi="Montserrat"/>
                          <w:sz w:val="20"/>
                          <w:szCs w:val="20"/>
                        </w:rPr>
                        <w:t>able</w:t>
                      </w:r>
                      <w:bookmarkStart w:id="1" w:name="_GoBack"/>
                      <w:bookmarkEnd w:id="1"/>
                      <w:r w:rsidR="00374446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 to help more people like </w:t>
                      </w:r>
                      <w:r w:rsidR="00374446" w:rsidRPr="00374446">
                        <w:rPr>
                          <w:rFonts w:ascii="Montserrat" w:hAnsi="Montserrat"/>
                          <w:b/>
                          <w:sz w:val="20"/>
                          <w:szCs w:val="20"/>
                        </w:rPr>
                        <w:t xml:space="preserve">[Name] </w:t>
                      </w:r>
                      <w:r w:rsidR="00374446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know Christ and </w:t>
                      </w:r>
                      <w:r w:rsidR="005F3887">
                        <w:rPr>
                          <w:rFonts w:ascii="Montserrat" w:hAnsi="Montserrat"/>
                          <w:sz w:val="20"/>
                          <w:szCs w:val="20"/>
                        </w:rPr>
                        <w:t xml:space="preserve">to </w:t>
                      </w:r>
                      <w:r w:rsidR="00374446">
                        <w:rPr>
                          <w:rFonts w:ascii="Montserrat" w:hAnsi="Montserrat"/>
                          <w:sz w:val="20"/>
                          <w:szCs w:val="20"/>
                        </w:rPr>
                        <w:t>make disciples who make disciples.</w:t>
                      </w:r>
                    </w:p>
                  </w:txbxContent>
                </v:textbox>
              </v:shape>
            </w:pict>
          </mc:Fallback>
        </mc:AlternateContent>
      </w:r>
      <w:r w:rsidR="00633329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12970DF" wp14:editId="0DDC0124">
                <wp:simplePos x="0" y="0"/>
                <wp:positionH relativeFrom="column">
                  <wp:posOffset>272374</wp:posOffset>
                </wp:positionH>
                <wp:positionV relativeFrom="paragraph">
                  <wp:posOffset>1293779</wp:posOffset>
                </wp:positionV>
                <wp:extent cx="4776281" cy="4367719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6281" cy="43677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815658" w14:textId="77777777" w:rsidR="00ED40A0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>[Month day, year]</w:t>
                            </w:r>
                          </w:p>
                          <w:p w14:paraId="39DA4B8E" w14:textId="77777777" w:rsidR="00ED40A0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6915B69" w14:textId="77777777" w:rsidR="00ED40A0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 w:rsidRPr="00F85EA2">
                              <w:rPr>
                                <w:sz w:val="24"/>
                                <w:szCs w:val="24"/>
                              </w:rPr>
                              <w:t>Dear Friend,</w:t>
                            </w:r>
                          </w:p>
                          <w:p w14:paraId="116C6FF0" w14:textId="77777777" w:rsidR="00ED40A0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80F04C9" w14:textId="6D88B026" w:rsidR="00967D5C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So many people in </w:t>
                            </w: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>[ministry location]</w:t>
                            </w: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 don’t know Christ, and the few who </w:t>
                            </w:r>
                            <w:r w:rsidRPr="00F85EA2">
                              <w:rPr>
                                <w:i/>
                                <w:sz w:val="24"/>
                                <w:szCs w:val="24"/>
                              </w:rPr>
                              <w:t>do</w:t>
                            </w: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7320A">
                              <w:rPr>
                                <w:sz w:val="24"/>
                                <w:szCs w:val="24"/>
                              </w:rPr>
                              <w:t>want help making</w:t>
                            </w: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 disciples. </w:t>
                            </w: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That’s why I focus on sharing the gospel with the unreached and equipping followers of Christ to become </w:t>
                            </w:r>
                            <w:proofErr w:type="spellStart"/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>disciplemakers</w:t>
                            </w:r>
                            <w:proofErr w:type="spellEnd"/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themselves.</w:t>
                            </w:r>
                          </w:p>
                          <w:p w14:paraId="43374825" w14:textId="77777777" w:rsidR="00967D5C" w:rsidRPr="00F85EA2" w:rsidRDefault="00967D5C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AD784F7" w14:textId="77777777" w:rsidR="00ED40A0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But </w:t>
                            </w:r>
                            <w:r w:rsidR="004A7DF2" w:rsidRPr="00F85EA2">
                              <w:rPr>
                                <w:sz w:val="24"/>
                                <w:szCs w:val="24"/>
                              </w:rPr>
                              <w:t>I can be</w:t>
                            </w:r>
                            <w:r w:rsidR="00967D5C" w:rsidRPr="00F85EA2">
                              <w:rPr>
                                <w:sz w:val="24"/>
                                <w:szCs w:val="24"/>
                              </w:rPr>
                              <w:t xml:space="preserve"> fully invested in reaching the lost and making disciples </w:t>
                            </w:r>
                            <w:r w:rsidR="00477228">
                              <w:rPr>
                                <w:sz w:val="24"/>
                                <w:szCs w:val="24"/>
                              </w:rPr>
                              <w:t xml:space="preserve">only </w:t>
                            </w:r>
                            <w:r w:rsidR="00967D5C" w:rsidRPr="00F85EA2">
                              <w:rPr>
                                <w:sz w:val="24"/>
                                <w:szCs w:val="24"/>
                              </w:rPr>
                              <w:t>if I’m fully funded.</w:t>
                            </w:r>
                          </w:p>
                          <w:p w14:paraId="7914C32E" w14:textId="77777777" w:rsidR="00ED40A0" w:rsidRPr="00F85EA2" w:rsidRDefault="00ED40A0" w:rsidP="00ED40A0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C90B88B" w14:textId="77777777" w:rsidR="00A30F13" w:rsidRPr="00F85EA2" w:rsidRDefault="00B52EB6" w:rsidP="00A30F13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You have supported </w:t>
                            </w:r>
                            <w:r w:rsidR="00967D5C" w:rsidRPr="00F85EA2">
                              <w:rPr>
                                <w:sz w:val="24"/>
                                <w:szCs w:val="24"/>
                              </w:rPr>
                              <w:t>my ministry</w:t>
                            </w: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 financially at </w:t>
                            </w:r>
                            <w:r w:rsidR="00A30F13" w:rsidRPr="00F85EA2">
                              <w:rPr>
                                <w:b/>
                                <w:sz w:val="24"/>
                                <w:szCs w:val="24"/>
                              </w:rPr>
                              <w:t>[$X]</w:t>
                            </w: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 per month for </w:t>
                            </w:r>
                            <w:r w:rsidR="00A30F13" w:rsidRPr="00F85EA2">
                              <w:rPr>
                                <w:b/>
                                <w:sz w:val="24"/>
                                <w:szCs w:val="24"/>
                              </w:rPr>
                              <w:t>[X]</w:t>
                            </w:r>
                            <w:r w:rsidRPr="00F85EA2">
                              <w:rPr>
                                <w:sz w:val="24"/>
                                <w:szCs w:val="24"/>
                              </w:rPr>
                              <w:t xml:space="preserve"> years. Thank you</w:t>
                            </w:r>
                            <w:r w:rsidR="00967D5C" w:rsidRPr="00F85EA2">
                              <w:rPr>
                                <w:sz w:val="24"/>
                                <w:szCs w:val="24"/>
                              </w:rPr>
                              <w:t xml:space="preserve">! </w:t>
                            </w:r>
                            <w:r w:rsidR="00A30F13" w:rsidRPr="00F85EA2">
                              <w:rPr>
                                <w:sz w:val="24"/>
                                <w:szCs w:val="24"/>
                              </w:rPr>
                              <w:t xml:space="preserve">God has done amazing things through our partnership. </w:t>
                            </w:r>
                            <w:r w:rsidR="00F85EA2">
                              <w:rPr>
                                <w:sz w:val="24"/>
                                <w:szCs w:val="24"/>
                              </w:rPr>
                              <w:t>I’m</w:t>
                            </w:r>
                            <w:r w:rsidR="00A30F13" w:rsidRPr="00F85EA2">
                              <w:rPr>
                                <w:sz w:val="24"/>
                                <w:szCs w:val="24"/>
                              </w:rPr>
                              <w:t xml:space="preserve"> especially excited right now about what God is doing in </w:t>
                            </w:r>
                            <w:r w:rsidR="00A30F13" w:rsidRPr="00F85EA2">
                              <w:rPr>
                                <w:b/>
                                <w:sz w:val="24"/>
                                <w:szCs w:val="24"/>
                              </w:rPr>
                              <w:t>[Name]</w:t>
                            </w:r>
                            <w:r w:rsidR="00A30F13" w:rsidRPr="00F85EA2">
                              <w:rPr>
                                <w:sz w:val="24"/>
                                <w:szCs w:val="24"/>
                              </w:rPr>
                              <w:t>’s life.</w:t>
                            </w:r>
                          </w:p>
                          <w:p w14:paraId="47047780" w14:textId="77777777" w:rsidR="00A30F13" w:rsidRPr="00F85EA2" w:rsidRDefault="00A30F13" w:rsidP="00A30F13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1693C86" w14:textId="3F617B68" w:rsidR="00053A25" w:rsidRPr="00F85EA2" w:rsidRDefault="00A30F13" w:rsidP="00A30F13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[Tell a 2-paragraph story about </w:t>
                            </w:r>
                            <w:r w:rsidR="00E7538D" w:rsidRPr="00F85EA2">
                              <w:rPr>
                                <w:b/>
                                <w:sz w:val="24"/>
                                <w:szCs w:val="24"/>
                              </w:rPr>
                              <w:t>God’s</w:t>
                            </w: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work in </w:t>
                            </w:r>
                            <w:r w:rsidR="00E7538D" w:rsidRPr="00F85EA2">
                              <w:rPr>
                                <w:b/>
                                <w:sz w:val="24"/>
                                <w:szCs w:val="24"/>
                              </w:rPr>
                              <w:t>someone</w:t>
                            </w: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>’s life.  Use this story formula: A person, has a problem, meets a guide, who give</w:t>
                            </w:r>
                            <w:r w:rsidR="0087320A"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him/her a plan, </w:t>
                            </w:r>
                            <w:r w:rsidR="0087320A">
                              <w:rPr>
                                <w:b/>
                                <w:sz w:val="24"/>
                                <w:szCs w:val="24"/>
                              </w:rPr>
                              <w:t>resulting in</w:t>
                            </w:r>
                            <w:r w:rsidRPr="00F85EA2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change.]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970D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21.45pt;margin-top:101.85pt;width:376.1pt;height:343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" filled="f" stroked="f" strokeweight=".5pt">
                <v:textbox>
                  <w:txbxContent>
                    <w:p w14:paraId="61815658" w14:textId="77777777" w:rsidR="00ED40A0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  <w:r w:rsidRPr="00F85EA2">
                        <w:rPr>
                          <w:b/>
                          <w:sz w:val="24"/>
                          <w:szCs w:val="24"/>
                        </w:rPr>
                        <w:t>[Month day, year]</w:t>
                      </w:r>
                    </w:p>
                    <w:p w14:paraId="39DA4B8E" w14:textId="77777777" w:rsidR="00ED40A0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06915B69" w14:textId="77777777" w:rsidR="00ED40A0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  <w:r w:rsidRPr="00F85EA2">
                        <w:rPr>
                          <w:sz w:val="24"/>
                          <w:szCs w:val="24"/>
                        </w:rPr>
                        <w:t>Dear Friend,</w:t>
                      </w:r>
                    </w:p>
                    <w:p w14:paraId="116C6FF0" w14:textId="77777777" w:rsidR="00ED40A0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080F04C9" w14:textId="6D88B026" w:rsidR="00967D5C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  <w:r w:rsidRPr="00F85EA2">
                        <w:rPr>
                          <w:sz w:val="24"/>
                          <w:szCs w:val="24"/>
                        </w:rPr>
                        <w:t xml:space="preserve">So many people in </w:t>
                      </w:r>
                      <w:r w:rsidRPr="00F85EA2">
                        <w:rPr>
                          <w:b/>
                          <w:sz w:val="24"/>
                          <w:szCs w:val="24"/>
                        </w:rPr>
                        <w:t>[ministry location]</w:t>
                      </w:r>
                      <w:r w:rsidRPr="00F85EA2">
                        <w:rPr>
                          <w:sz w:val="24"/>
                          <w:szCs w:val="24"/>
                        </w:rPr>
                        <w:t xml:space="preserve"> don’t know Christ, and the few who </w:t>
                      </w:r>
                      <w:r w:rsidRPr="00F85EA2">
                        <w:rPr>
                          <w:i/>
                          <w:sz w:val="24"/>
                          <w:szCs w:val="24"/>
                        </w:rPr>
                        <w:t>do</w:t>
                      </w:r>
                      <w:r w:rsidRPr="00F85EA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87320A">
                        <w:rPr>
                          <w:sz w:val="24"/>
                          <w:szCs w:val="24"/>
                        </w:rPr>
                        <w:t>want help making</w:t>
                      </w:r>
                      <w:r w:rsidRPr="00F85EA2">
                        <w:rPr>
                          <w:sz w:val="24"/>
                          <w:szCs w:val="24"/>
                        </w:rPr>
                        <w:t xml:space="preserve"> disciples. </w:t>
                      </w:r>
                      <w:r w:rsidRPr="00F85EA2">
                        <w:rPr>
                          <w:b/>
                          <w:sz w:val="24"/>
                          <w:szCs w:val="24"/>
                        </w:rPr>
                        <w:t xml:space="preserve">That’s why I focus on sharing the gospel with the unreached and equipping followers of Christ to become </w:t>
                      </w:r>
                      <w:proofErr w:type="spellStart"/>
                      <w:r w:rsidRPr="00F85EA2">
                        <w:rPr>
                          <w:b/>
                          <w:sz w:val="24"/>
                          <w:szCs w:val="24"/>
                        </w:rPr>
                        <w:t>disciplemakers</w:t>
                      </w:r>
                      <w:proofErr w:type="spellEnd"/>
                      <w:r w:rsidRPr="00F85EA2">
                        <w:rPr>
                          <w:b/>
                          <w:sz w:val="24"/>
                          <w:szCs w:val="24"/>
                        </w:rPr>
                        <w:t xml:space="preserve"> themselves.</w:t>
                      </w:r>
                    </w:p>
                    <w:p w14:paraId="43374825" w14:textId="77777777" w:rsidR="00967D5C" w:rsidRPr="00F85EA2" w:rsidRDefault="00967D5C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3AD784F7" w14:textId="77777777" w:rsidR="00ED40A0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  <w:r w:rsidRPr="00F85EA2">
                        <w:rPr>
                          <w:sz w:val="24"/>
                          <w:szCs w:val="24"/>
                        </w:rPr>
                        <w:t xml:space="preserve">But </w:t>
                      </w:r>
                      <w:r w:rsidR="004A7DF2" w:rsidRPr="00F85EA2">
                        <w:rPr>
                          <w:sz w:val="24"/>
                          <w:szCs w:val="24"/>
                        </w:rPr>
                        <w:t>I can be</w:t>
                      </w:r>
                      <w:r w:rsidR="00967D5C" w:rsidRPr="00F85EA2">
                        <w:rPr>
                          <w:sz w:val="24"/>
                          <w:szCs w:val="24"/>
                        </w:rPr>
                        <w:t xml:space="preserve"> fully invested in reaching the lost and making disciples </w:t>
                      </w:r>
                      <w:r w:rsidR="00477228">
                        <w:rPr>
                          <w:sz w:val="24"/>
                          <w:szCs w:val="24"/>
                        </w:rPr>
                        <w:t xml:space="preserve">only </w:t>
                      </w:r>
                      <w:r w:rsidR="00967D5C" w:rsidRPr="00F85EA2">
                        <w:rPr>
                          <w:sz w:val="24"/>
                          <w:szCs w:val="24"/>
                        </w:rPr>
                        <w:t>if I’m fully funded.</w:t>
                      </w:r>
                    </w:p>
                    <w:p w14:paraId="7914C32E" w14:textId="77777777" w:rsidR="00ED40A0" w:rsidRPr="00F85EA2" w:rsidRDefault="00ED40A0" w:rsidP="00ED40A0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2C90B88B" w14:textId="77777777" w:rsidR="00A30F13" w:rsidRPr="00F85EA2" w:rsidRDefault="00B52EB6" w:rsidP="00A30F13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  <w:r w:rsidRPr="00F85EA2">
                        <w:rPr>
                          <w:sz w:val="24"/>
                          <w:szCs w:val="24"/>
                        </w:rPr>
                        <w:t xml:space="preserve">You have supported </w:t>
                      </w:r>
                      <w:r w:rsidR="00967D5C" w:rsidRPr="00F85EA2">
                        <w:rPr>
                          <w:sz w:val="24"/>
                          <w:szCs w:val="24"/>
                        </w:rPr>
                        <w:t>my ministry</w:t>
                      </w:r>
                      <w:r w:rsidRPr="00F85EA2">
                        <w:rPr>
                          <w:sz w:val="24"/>
                          <w:szCs w:val="24"/>
                        </w:rPr>
                        <w:t xml:space="preserve"> financially at </w:t>
                      </w:r>
                      <w:r w:rsidR="00A30F13" w:rsidRPr="00F85EA2">
                        <w:rPr>
                          <w:b/>
                          <w:sz w:val="24"/>
                          <w:szCs w:val="24"/>
                        </w:rPr>
                        <w:t>[$X]</w:t>
                      </w:r>
                      <w:r w:rsidRPr="00F85EA2">
                        <w:rPr>
                          <w:sz w:val="24"/>
                          <w:szCs w:val="24"/>
                        </w:rPr>
                        <w:t xml:space="preserve"> per month for </w:t>
                      </w:r>
                      <w:r w:rsidR="00A30F13" w:rsidRPr="00F85EA2">
                        <w:rPr>
                          <w:b/>
                          <w:sz w:val="24"/>
                          <w:szCs w:val="24"/>
                        </w:rPr>
                        <w:t>[X]</w:t>
                      </w:r>
                      <w:r w:rsidRPr="00F85EA2">
                        <w:rPr>
                          <w:sz w:val="24"/>
                          <w:szCs w:val="24"/>
                        </w:rPr>
                        <w:t xml:space="preserve"> years. Thank you</w:t>
                      </w:r>
                      <w:r w:rsidR="00967D5C" w:rsidRPr="00F85EA2">
                        <w:rPr>
                          <w:sz w:val="24"/>
                          <w:szCs w:val="24"/>
                        </w:rPr>
                        <w:t xml:space="preserve">! </w:t>
                      </w:r>
                      <w:r w:rsidR="00A30F13" w:rsidRPr="00F85EA2">
                        <w:rPr>
                          <w:sz w:val="24"/>
                          <w:szCs w:val="24"/>
                        </w:rPr>
                        <w:t xml:space="preserve">God has done amazing things through our partnership. </w:t>
                      </w:r>
                      <w:r w:rsidR="00F85EA2">
                        <w:rPr>
                          <w:sz w:val="24"/>
                          <w:szCs w:val="24"/>
                        </w:rPr>
                        <w:t>I’m</w:t>
                      </w:r>
                      <w:r w:rsidR="00A30F13" w:rsidRPr="00F85EA2">
                        <w:rPr>
                          <w:sz w:val="24"/>
                          <w:szCs w:val="24"/>
                        </w:rPr>
                        <w:t xml:space="preserve"> especially excited right now about what God is doing in </w:t>
                      </w:r>
                      <w:r w:rsidR="00A30F13" w:rsidRPr="00F85EA2">
                        <w:rPr>
                          <w:b/>
                          <w:sz w:val="24"/>
                          <w:szCs w:val="24"/>
                        </w:rPr>
                        <w:t>[Name]</w:t>
                      </w:r>
                      <w:r w:rsidR="00A30F13" w:rsidRPr="00F85EA2">
                        <w:rPr>
                          <w:sz w:val="24"/>
                          <w:szCs w:val="24"/>
                        </w:rPr>
                        <w:t>’s life.</w:t>
                      </w:r>
                    </w:p>
                    <w:p w14:paraId="47047780" w14:textId="77777777" w:rsidR="00A30F13" w:rsidRPr="00F85EA2" w:rsidRDefault="00A30F13" w:rsidP="00A30F13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11693C86" w14:textId="3F617B68" w:rsidR="00053A25" w:rsidRPr="00F85EA2" w:rsidRDefault="00A30F13" w:rsidP="00A30F13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  <w:r w:rsidRPr="00F85EA2">
                        <w:rPr>
                          <w:b/>
                          <w:sz w:val="24"/>
                          <w:szCs w:val="24"/>
                        </w:rPr>
                        <w:t xml:space="preserve">[Tell a 2-paragraph story about </w:t>
                      </w:r>
                      <w:r w:rsidR="00E7538D" w:rsidRPr="00F85EA2">
                        <w:rPr>
                          <w:b/>
                          <w:sz w:val="24"/>
                          <w:szCs w:val="24"/>
                        </w:rPr>
                        <w:t>God’s</w:t>
                      </w:r>
                      <w:r w:rsidRPr="00F85EA2">
                        <w:rPr>
                          <w:b/>
                          <w:sz w:val="24"/>
                          <w:szCs w:val="24"/>
                        </w:rPr>
                        <w:t xml:space="preserve"> work in </w:t>
                      </w:r>
                      <w:r w:rsidR="00E7538D" w:rsidRPr="00F85EA2">
                        <w:rPr>
                          <w:b/>
                          <w:sz w:val="24"/>
                          <w:szCs w:val="24"/>
                        </w:rPr>
                        <w:t>someone</w:t>
                      </w:r>
                      <w:r w:rsidRPr="00F85EA2">
                        <w:rPr>
                          <w:b/>
                          <w:sz w:val="24"/>
                          <w:szCs w:val="24"/>
                        </w:rPr>
                        <w:t>’s life.  Use this story formula: A person, has a problem, meets a guide, who give</w:t>
                      </w:r>
                      <w:r w:rsidR="0087320A">
                        <w:rPr>
                          <w:b/>
                          <w:sz w:val="24"/>
                          <w:szCs w:val="24"/>
                        </w:rPr>
                        <w:t>s</w:t>
                      </w:r>
                      <w:r w:rsidRPr="00F85EA2">
                        <w:rPr>
                          <w:b/>
                          <w:sz w:val="24"/>
                          <w:szCs w:val="24"/>
                        </w:rPr>
                        <w:t xml:space="preserve"> him/her a plan, </w:t>
                      </w:r>
                      <w:r w:rsidR="0087320A">
                        <w:rPr>
                          <w:b/>
                          <w:sz w:val="24"/>
                          <w:szCs w:val="24"/>
                        </w:rPr>
                        <w:t>resulting in</w:t>
                      </w:r>
                      <w:r w:rsidRPr="00F85EA2">
                        <w:rPr>
                          <w:b/>
                          <w:sz w:val="24"/>
                          <w:szCs w:val="24"/>
                        </w:rPr>
                        <w:t xml:space="preserve"> change.]</w:t>
                      </w:r>
                    </w:p>
                  </w:txbxContent>
                </v:textbox>
              </v:shape>
            </w:pict>
          </mc:Fallback>
        </mc:AlternateContent>
      </w:r>
      <w:r w:rsidR="0063332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248BA8" wp14:editId="310E941C">
                <wp:simplePos x="0" y="0"/>
                <wp:positionH relativeFrom="column">
                  <wp:posOffset>271780</wp:posOffset>
                </wp:positionH>
                <wp:positionV relativeFrom="paragraph">
                  <wp:posOffset>5712028</wp:posOffset>
                </wp:positionV>
                <wp:extent cx="7106285" cy="213169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6285" cy="2131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130321" w14:textId="2EE0D933" w:rsidR="00A30F13" w:rsidRPr="00633329" w:rsidRDefault="0087320A" w:rsidP="00A30F13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b/>
                                <w:color w:val="E16B2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</w:t>
                            </w:r>
                            <w:r w:rsidR="00967D5C">
                              <w:rPr>
                                <w:sz w:val="24"/>
                                <w:szCs w:val="24"/>
                              </w:rPr>
                              <w:t xml:space="preserve">here are so many more people like </w:t>
                            </w:r>
                            <w:r w:rsidR="00967D5C">
                              <w:rPr>
                                <w:b/>
                                <w:sz w:val="24"/>
                                <w:szCs w:val="24"/>
                              </w:rPr>
                              <w:t>[N</w:t>
                            </w:r>
                            <w:r w:rsidR="00967D5C" w:rsidRPr="00A30F13">
                              <w:rPr>
                                <w:b/>
                                <w:sz w:val="24"/>
                                <w:szCs w:val="24"/>
                              </w:rPr>
                              <w:t>ame]</w:t>
                            </w:r>
                            <w:r w:rsidR="00967D5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67D5C">
                              <w:rPr>
                                <w:sz w:val="24"/>
                                <w:szCs w:val="24"/>
                              </w:rPr>
                              <w:t xml:space="preserve">I can reach…if I’m funded. Please understand how grateful I am for your support and partnership over the years. I’d never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want you to think otherwise</w:t>
                            </w:r>
                            <w:r w:rsidR="00374446">
                              <w:rPr>
                                <w:sz w:val="24"/>
                                <w:szCs w:val="24"/>
                              </w:rPr>
                              <w:t xml:space="preserve">. But just as most professionals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 xml:space="preserve">receive cost-of-living adjustments, missionaries’ living and ministry expenses increase with the times, too. </w:t>
                            </w:r>
                            <w:r w:rsidR="00967D5C">
                              <w:rPr>
                                <w:sz w:val="24"/>
                                <w:szCs w:val="24"/>
                              </w:rPr>
                              <w:t xml:space="preserve">Would you pray about giving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me a “</w:t>
                            </w:r>
                            <w:r w:rsidR="00477228">
                              <w:rPr>
                                <w:sz w:val="24"/>
                                <w:szCs w:val="24"/>
                              </w:rPr>
                              <w:t>raise</w:t>
                            </w:r>
                            <w:r w:rsidR="00967D5C">
                              <w:rPr>
                                <w:sz w:val="24"/>
                                <w:szCs w:val="24"/>
                              </w:rPr>
                              <w:t>”</w:t>
                            </w:r>
                            <w:r w:rsidR="00477228">
                              <w:rPr>
                                <w:sz w:val="24"/>
                                <w:szCs w:val="24"/>
                              </w:rPr>
                              <w:t>?</w:t>
                            </w:r>
                            <w:r w:rsidR="00967D5C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My</w:t>
                            </w:r>
                            <w:r w:rsidR="00A30F13">
                              <w:rPr>
                                <w:sz w:val="24"/>
                                <w:szCs w:val="24"/>
                              </w:rPr>
                              <w:t xml:space="preserve"> current funding goal </w:t>
                            </w:r>
                            <w:r w:rsidR="00E7538D">
                              <w:rPr>
                                <w:sz w:val="24"/>
                                <w:szCs w:val="24"/>
                              </w:rPr>
                              <w:t>is</w:t>
                            </w:r>
                            <w:r w:rsidR="00A30F13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F13" w:rsidRPr="00A30F13">
                              <w:rPr>
                                <w:b/>
                                <w:sz w:val="24"/>
                                <w:szCs w:val="24"/>
                              </w:rPr>
                              <w:t>[$X</w:t>
                            </w:r>
                            <w:r w:rsidR="005F3887">
                              <w:rPr>
                                <w:b/>
                                <w:sz w:val="24"/>
                                <w:szCs w:val="24"/>
                              </w:rPr>
                              <w:t>XX</w:t>
                            </w:r>
                            <w:r w:rsidR="00A30F13" w:rsidRPr="00A30F13">
                              <w:rPr>
                                <w:b/>
                                <w:sz w:val="24"/>
                                <w:szCs w:val="24"/>
                              </w:rPr>
                              <w:t>]</w:t>
                            </w:r>
                            <w:r w:rsidR="00A30F13">
                              <w:rPr>
                                <w:sz w:val="24"/>
                                <w:szCs w:val="24"/>
                              </w:rPr>
                              <w:t xml:space="preserve"> in new monthly support.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 xml:space="preserve"> I am</w:t>
                            </w:r>
                            <w:r w:rsidR="00A30F13" w:rsidRPr="00B52EB6">
                              <w:rPr>
                                <w:sz w:val="24"/>
                                <w:szCs w:val="24"/>
                              </w:rPr>
                              <w:t xml:space="preserve"> inviting new members to join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my</w:t>
                            </w:r>
                            <w:r w:rsidR="00A30F13" w:rsidRPr="00B52EB6">
                              <w:rPr>
                                <w:sz w:val="24"/>
                                <w:szCs w:val="24"/>
                              </w:rPr>
                              <w:t xml:space="preserve"> support team, but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="00A30F13" w:rsidRPr="00B52EB6">
                              <w:rPr>
                                <w:sz w:val="24"/>
                                <w:szCs w:val="24"/>
                              </w:rPr>
                              <w:t xml:space="preserve"> also want to invite current faithful partners to help</w:t>
                            </w:r>
                            <w:r w:rsidR="005F3887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30F13" w:rsidRPr="00B52EB6">
                              <w:rPr>
                                <w:sz w:val="24"/>
                                <w:szCs w:val="24"/>
                              </w:rPr>
                              <w:t xml:space="preserve"> too</w:t>
                            </w:r>
                            <w:r w:rsidR="005F3887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r w:rsidR="00A30F13" w:rsidRPr="00B52EB6">
                              <w:rPr>
                                <w:sz w:val="24"/>
                                <w:szCs w:val="24"/>
                              </w:rPr>
                              <w:t xml:space="preserve"> by increasing their support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374446">
                              <w:rPr>
                                <w:sz w:val="24"/>
                                <w:szCs w:val="24"/>
                              </w:rPr>
                              <w:t xml:space="preserve">Since you already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believe in what I’m doing</w:t>
                            </w:r>
                            <w:r w:rsidR="00374446">
                              <w:rPr>
                                <w:sz w:val="24"/>
                                <w:szCs w:val="24"/>
                              </w:rPr>
                              <w:t>, m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 xml:space="preserve">ay I ask you to </w:t>
                            </w:r>
                            <w:r w:rsidR="00A30F13" w:rsidRPr="00633329">
                              <w:rPr>
                                <w:b/>
                                <w:color w:val="E16B2A"/>
                                <w:sz w:val="24"/>
                                <w:szCs w:val="24"/>
                              </w:rPr>
                              <w:t>consider increasing from [$X] to [$X]</w:t>
                            </w:r>
                            <w:r w:rsidR="00633329">
                              <w:rPr>
                                <w:b/>
                                <w:color w:val="E16B2A"/>
                                <w:sz w:val="24"/>
                                <w:szCs w:val="24"/>
                              </w:rPr>
                              <w:t xml:space="preserve"> per month?</w:t>
                            </w:r>
                          </w:p>
                          <w:p w14:paraId="526C01D9" w14:textId="77777777" w:rsidR="00A30F13" w:rsidRDefault="00A30F13" w:rsidP="00B52EB6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48FBB39" w14:textId="77777777" w:rsidR="0001774C" w:rsidRPr="00E7538D" w:rsidRDefault="00B52EB6" w:rsidP="00E7538D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Your investment in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this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ministry has made it possible for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me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to reach and disciple people like </w:t>
                            </w:r>
                            <w:r w:rsidRPr="00A30F13">
                              <w:rPr>
                                <w:b/>
                                <w:sz w:val="24"/>
                                <w:szCs w:val="24"/>
                              </w:rPr>
                              <w:t>[</w:t>
                            </w:r>
                            <w:r w:rsidR="00A30F13">
                              <w:rPr>
                                <w:b/>
                                <w:sz w:val="24"/>
                                <w:szCs w:val="24"/>
                              </w:rPr>
                              <w:t>Name</w:t>
                            </w:r>
                            <w:r w:rsidRPr="00A30F13">
                              <w:rPr>
                                <w:b/>
                                <w:sz w:val="24"/>
                                <w:szCs w:val="24"/>
                              </w:rPr>
                              <w:t>]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, and with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my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funding </w:t>
                            </w:r>
                            <w:r w:rsidR="005F3887">
                              <w:rPr>
                                <w:sz w:val="24"/>
                                <w:szCs w:val="24"/>
                              </w:rPr>
                              <w:t>at a healthy level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I’ll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be 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>able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to impact even mor</w:t>
                            </w:r>
                            <w:r w:rsidR="00A30F13">
                              <w:rPr>
                                <w:sz w:val="24"/>
                                <w:szCs w:val="24"/>
                              </w:rPr>
                              <w:t>e people’s lives. So, thank you again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for your years of generous giving and for</w:t>
                            </w:r>
                            <w:r w:rsidR="00E7538D">
                              <w:rPr>
                                <w:sz w:val="24"/>
                                <w:szCs w:val="24"/>
                              </w:rPr>
                              <w:t xml:space="preserve"> praying about increasing your</w:t>
                            </w:r>
                            <w:r w:rsidR="00633329">
                              <w:rPr>
                                <w:sz w:val="24"/>
                                <w:szCs w:val="24"/>
                              </w:rPr>
                              <w:t xml:space="preserve"> giving amount.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48BA8" id="Text Box 10" o:spid="_x0000_s1028" type="#_x0000_t202" style="position:absolute;margin-left:21.4pt;margin-top:449.75pt;width:559.55pt;height:16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" filled="f" stroked="f" strokeweight=".5pt">
                <v:textbox>
                  <w:txbxContent>
                    <w:p w14:paraId="76130321" w14:textId="2EE0D933" w:rsidR="00A30F13" w:rsidRPr="00633329" w:rsidRDefault="0087320A" w:rsidP="00A30F13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b/>
                          <w:color w:val="E16B2A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</w:t>
                      </w:r>
                      <w:r w:rsidR="00967D5C">
                        <w:rPr>
                          <w:sz w:val="24"/>
                          <w:szCs w:val="24"/>
                        </w:rPr>
                        <w:t xml:space="preserve">here are so many more people like </w:t>
                      </w:r>
                      <w:r w:rsidR="00967D5C">
                        <w:rPr>
                          <w:b/>
                          <w:sz w:val="24"/>
                          <w:szCs w:val="24"/>
                        </w:rPr>
                        <w:t>[N</w:t>
                      </w:r>
                      <w:r w:rsidR="00967D5C" w:rsidRPr="00A30F13">
                        <w:rPr>
                          <w:b/>
                          <w:sz w:val="24"/>
                          <w:szCs w:val="24"/>
                        </w:rPr>
                        <w:t>ame]</w:t>
                      </w:r>
                      <w:r w:rsidR="00967D5C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967D5C">
                        <w:rPr>
                          <w:sz w:val="24"/>
                          <w:szCs w:val="24"/>
                        </w:rPr>
                        <w:t xml:space="preserve">I can reach…if I’m funded. Please understand how grateful I am for your support and partnership over the years. I’d never </w:t>
                      </w:r>
                      <w:r w:rsidR="00633329">
                        <w:rPr>
                          <w:sz w:val="24"/>
                          <w:szCs w:val="24"/>
                        </w:rPr>
                        <w:t>want you to think otherwise</w:t>
                      </w:r>
                      <w:r w:rsidR="00374446">
                        <w:rPr>
                          <w:sz w:val="24"/>
                          <w:szCs w:val="24"/>
                        </w:rPr>
                        <w:t xml:space="preserve">. But just as most professionals </w:t>
                      </w:r>
                      <w:r w:rsidR="00633329">
                        <w:rPr>
                          <w:sz w:val="24"/>
                          <w:szCs w:val="24"/>
                        </w:rPr>
                        <w:t xml:space="preserve">receive cost-of-living adjustments, missionaries’ living and ministry expenses increase with the times, too. </w:t>
                      </w:r>
                      <w:r w:rsidR="00967D5C">
                        <w:rPr>
                          <w:sz w:val="24"/>
                          <w:szCs w:val="24"/>
                        </w:rPr>
                        <w:t xml:space="preserve">Would you pray about giving </w:t>
                      </w:r>
                      <w:r w:rsidR="00633329">
                        <w:rPr>
                          <w:sz w:val="24"/>
                          <w:szCs w:val="24"/>
                        </w:rPr>
                        <w:t>me a “</w:t>
                      </w:r>
                      <w:r w:rsidR="00477228">
                        <w:rPr>
                          <w:sz w:val="24"/>
                          <w:szCs w:val="24"/>
                        </w:rPr>
                        <w:t>raise</w:t>
                      </w:r>
                      <w:r w:rsidR="00967D5C">
                        <w:rPr>
                          <w:sz w:val="24"/>
                          <w:szCs w:val="24"/>
                        </w:rPr>
                        <w:t>”</w:t>
                      </w:r>
                      <w:r w:rsidR="00477228">
                        <w:rPr>
                          <w:sz w:val="24"/>
                          <w:szCs w:val="24"/>
                        </w:rPr>
                        <w:t>?</w:t>
                      </w:r>
                      <w:r w:rsidR="00967D5C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633329">
                        <w:rPr>
                          <w:sz w:val="24"/>
                          <w:szCs w:val="24"/>
                        </w:rPr>
                        <w:t>My</w:t>
                      </w:r>
                      <w:r w:rsidR="00A30F13">
                        <w:rPr>
                          <w:sz w:val="24"/>
                          <w:szCs w:val="24"/>
                        </w:rPr>
                        <w:t xml:space="preserve"> current funding goal </w:t>
                      </w:r>
                      <w:r w:rsidR="00E7538D">
                        <w:rPr>
                          <w:sz w:val="24"/>
                          <w:szCs w:val="24"/>
                        </w:rPr>
                        <w:t>is</w:t>
                      </w:r>
                      <w:r w:rsidR="00A30F13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A30F13" w:rsidRPr="00A30F13">
                        <w:rPr>
                          <w:b/>
                          <w:sz w:val="24"/>
                          <w:szCs w:val="24"/>
                        </w:rPr>
                        <w:t>[$X</w:t>
                      </w:r>
                      <w:r w:rsidR="005F3887">
                        <w:rPr>
                          <w:b/>
                          <w:sz w:val="24"/>
                          <w:szCs w:val="24"/>
                        </w:rPr>
                        <w:t>XX</w:t>
                      </w:r>
                      <w:r w:rsidR="00A30F13" w:rsidRPr="00A30F13">
                        <w:rPr>
                          <w:b/>
                          <w:sz w:val="24"/>
                          <w:szCs w:val="24"/>
                        </w:rPr>
                        <w:t>]</w:t>
                      </w:r>
                      <w:r w:rsidR="00A30F13">
                        <w:rPr>
                          <w:sz w:val="24"/>
                          <w:szCs w:val="24"/>
                        </w:rPr>
                        <w:t xml:space="preserve"> in new monthly support.</w:t>
                      </w:r>
                      <w:r w:rsidR="00633329">
                        <w:rPr>
                          <w:sz w:val="24"/>
                          <w:szCs w:val="24"/>
                        </w:rPr>
                        <w:t xml:space="preserve"> I am</w:t>
                      </w:r>
                      <w:r w:rsidR="00A30F13" w:rsidRPr="00B52EB6">
                        <w:rPr>
                          <w:sz w:val="24"/>
                          <w:szCs w:val="24"/>
                        </w:rPr>
                        <w:t xml:space="preserve"> inviting new members to join </w:t>
                      </w:r>
                      <w:r w:rsidR="00633329">
                        <w:rPr>
                          <w:sz w:val="24"/>
                          <w:szCs w:val="24"/>
                        </w:rPr>
                        <w:t>my</w:t>
                      </w:r>
                      <w:r w:rsidR="00A30F13" w:rsidRPr="00B52EB6">
                        <w:rPr>
                          <w:sz w:val="24"/>
                          <w:szCs w:val="24"/>
                        </w:rPr>
                        <w:t xml:space="preserve"> support team, but </w:t>
                      </w:r>
                      <w:r w:rsidR="00633329">
                        <w:rPr>
                          <w:sz w:val="24"/>
                          <w:szCs w:val="24"/>
                        </w:rPr>
                        <w:t>I</w:t>
                      </w:r>
                      <w:r w:rsidR="00A30F13" w:rsidRPr="00B52EB6">
                        <w:rPr>
                          <w:sz w:val="24"/>
                          <w:szCs w:val="24"/>
                        </w:rPr>
                        <w:t xml:space="preserve"> also want to invite current faithful partners to help</w:t>
                      </w:r>
                      <w:r w:rsidR="005F3887">
                        <w:rPr>
                          <w:sz w:val="24"/>
                          <w:szCs w:val="24"/>
                        </w:rPr>
                        <w:t>,</w:t>
                      </w:r>
                      <w:r w:rsidR="00A30F13" w:rsidRPr="00B52EB6">
                        <w:rPr>
                          <w:sz w:val="24"/>
                          <w:szCs w:val="24"/>
                        </w:rPr>
                        <w:t xml:space="preserve"> too</w:t>
                      </w:r>
                      <w:r w:rsidR="005F3887">
                        <w:rPr>
                          <w:sz w:val="24"/>
                          <w:szCs w:val="24"/>
                        </w:rPr>
                        <w:t>,</w:t>
                      </w:r>
                      <w:r w:rsidR="00A30F13" w:rsidRPr="00B52EB6">
                        <w:rPr>
                          <w:sz w:val="24"/>
                          <w:szCs w:val="24"/>
                        </w:rPr>
                        <w:t xml:space="preserve"> by increasing their support</w:t>
                      </w:r>
                      <w:r w:rsidR="00633329">
                        <w:rPr>
                          <w:sz w:val="24"/>
                          <w:szCs w:val="24"/>
                        </w:rPr>
                        <w:t xml:space="preserve">. </w:t>
                      </w:r>
                      <w:r w:rsidR="00374446">
                        <w:rPr>
                          <w:sz w:val="24"/>
                          <w:szCs w:val="24"/>
                        </w:rPr>
                        <w:t xml:space="preserve">Since you already </w:t>
                      </w:r>
                      <w:r w:rsidR="00633329">
                        <w:rPr>
                          <w:sz w:val="24"/>
                          <w:szCs w:val="24"/>
                        </w:rPr>
                        <w:t>believe in what I’m doing</w:t>
                      </w:r>
                      <w:r w:rsidR="00374446">
                        <w:rPr>
                          <w:sz w:val="24"/>
                          <w:szCs w:val="24"/>
                        </w:rPr>
                        <w:t>, m</w:t>
                      </w:r>
                      <w:r w:rsidR="00633329">
                        <w:rPr>
                          <w:sz w:val="24"/>
                          <w:szCs w:val="24"/>
                        </w:rPr>
                        <w:t xml:space="preserve">ay I ask you to </w:t>
                      </w:r>
                      <w:r w:rsidR="00A30F13" w:rsidRPr="00633329">
                        <w:rPr>
                          <w:b/>
                          <w:color w:val="E16B2A"/>
                          <w:sz w:val="24"/>
                          <w:szCs w:val="24"/>
                        </w:rPr>
                        <w:t>consider increasing from [$X] to [$X]</w:t>
                      </w:r>
                      <w:r w:rsidR="00633329">
                        <w:rPr>
                          <w:b/>
                          <w:color w:val="E16B2A"/>
                          <w:sz w:val="24"/>
                          <w:szCs w:val="24"/>
                        </w:rPr>
                        <w:t xml:space="preserve"> per month?</w:t>
                      </w:r>
                    </w:p>
                    <w:p w14:paraId="526C01D9" w14:textId="77777777" w:rsidR="00A30F13" w:rsidRDefault="00A30F13" w:rsidP="00B52EB6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148FBB39" w14:textId="77777777" w:rsidR="0001774C" w:rsidRPr="00E7538D" w:rsidRDefault="00B52EB6" w:rsidP="00E7538D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  <w:r w:rsidRPr="00B52EB6">
                        <w:rPr>
                          <w:sz w:val="24"/>
                          <w:szCs w:val="24"/>
                        </w:rPr>
                        <w:t xml:space="preserve">Your investment in </w:t>
                      </w:r>
                      <w:r w:rsidR="00633329">
                        <w:rPr>
                          <w:sz w:val="24"/>
                          <w:szCs w:val="24"/>
                        </w:rPr>
                        <w:t>this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ministry has made it possible for </w:t>
                      </w:r>
                      <w:r w:rsidR="00633329">
                        <w:rPr>
                          <w:sz w:val="24"/>
                          <w:szCs w:val="24"/>
                        </w:rPr>
                        <w:t>me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to reach and disciple people like </w:t>
                      </w:r>
                      <w:r w:rsidRPr="00A30F13">
                        <w:rPr>
                          <w:b/>
                          <w:sz w:val="24"/>
                          <w:szCs w:val="24"/>
                        </w:rPr>
                        <w:t>[</w:t>
                      </w:r>
                      <w:r w:rsidR="00A30F13">
                        <w:rPr>
                          <w:b/>
                          <w:sz w:val="24"/>
                          <w:szCs w:val="24"/>
                        </w:rPr>
                        <w:t>Name</w:t>
                      </w:r>
                      <w:r w:rsidRPr="00A30F13">
                        <w:rPr>
                          <w:b/>
                          <w:sz w:val="24"/>
                          <w:szCs w:val="24"/>
                        </w:rPr>
                        <w:t>]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, and with </w:t>
                      </w:r>
                      <w:r w:rsidR="00633329">
                        <w:rPr>
                          <w:sz w:val="24"/>
                          <w:szCs w:val="24"/>
                        </w:rPr>
                        <w:t>my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funding </w:t>
                      </w:r>
                      <w:r w:rsidR="005F3887">
                        <w:rPr>
                          <w:sz w:val="24"/>
                          <w:szCs w:val="24"/>
                        </w:rPr>
                        <w:t>at a healthy level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, </w:t>
                      </w:r>
                      <w:r w:rsidR="00633329">
                        <w:rPr>
                          <w:sz w:val="24"/>
                          <w:szCs w:val="24"/>
                        </w:rPr>
                        <w:t>I’ll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be </w:t>
                      </w:r>
                      <w:r w:rsidR="00633329">
                        <w:rPr>
                          <w:sz w:val="24"/>
                          <w:szCs w:val="24"/>
                        </w:rPr>
                        <w:t>able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to impact even mor</w:t>
                      </w:r>
                      <w:r w:rsidR="00A30F13">
                        <w:rPr>
                          <w:sz w:val="24"/>
                          <w:szCs w:val="24"/>
                        </w:rPr>
                        <w:t>e people’s lives. So, thank you again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for your years of generous giving and for</w:t>
                      </w:r>
                      <w:r w:rsidR="00E7538D">
                        <w:rPr>
                          <w:sz w:val="24"/>
                          <w:szCs w:val="24"/>
                        </w:rPr>
                        <w:t xml:space="preserve"> praying about increasing your</w:t>
                      </w:r>
                      <w:r w:rsidR="00633329">
                        <w:rPr>
                          <w:sz w:val="24"/>
                          <w:szCs w:val="24"/>
                        </w:rPr>
                        <w:t xml:space="preserve"> giving amount.</w:t>
                      </w:r>
                    </w:p>
                  </w:txbxContent>
                </v:textbox>
              </v:shape>
            </w:pict>
          </mc:Fallback>
        </mc:AlternateContent>
      </w:r>
      <w:r w:rsidR="0063332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54B51D" wp14:editId="27B4E331">
                <wp:simplePos x="0" y="0"/>
                <wp:positionH relativeFrom="column">
                  <wp:posOffset>272374</wp:posOffset>
                </wp:positionH>
                <wp:positionV relativeFrom="paragraph">
                  <wp:posOffset>7782128</wp:posOffset>
                </wp:positionV>
                <wp:extent cx="7239000" cy="2092622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20926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EA6793" w14:textId="77777777" w:rsidR="00B52EB6" w:rsidRPr="00B52EB6" w:rsidRDefault="00633329" w:rsidP="005F3887">
                            <w:pPr>
                              <w:tabs>
                                <w:tab w:val="left" w:pos="720"/>
                                <w:tab w:val="left" w:pos="504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G</w:t>
                            </w:r>
                            <w:r w:rsidR="00B52EB6" w:rsidRPr="00B52EB6">
                              <w:rPr>
                                <w:sz w:val="24"/>
                                <w:szCs w:val="24"/>
                              </w:rPr>
                              <w:t>rateful for you!</w:t>
                            </w:r>
                          </w:p>
                          <w:p w14:paraId="329464BE" w14:textId="77777777" w:rsidR="00B52EB6" w:rsidRPr="00B52EB6" w:rsidRDefault="00B52EB6" w:rsidP="00B52EB6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1E9ADE9" w14:textId="77777777" w:rsidR="00053A25" w:rsidRDefault="00B52EB6" w:rsidP="0001774C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7538D">
                              <w:rPr>
                                <w:b/>
                                <w:sz w:val="24"/>
                                <w:szCs w:val="24"/>
                              </w:rPr>
                              <w:t>[Your hand-written signature]</w:t>
                            </w:r>
                          </w:p>
                          <w:p w14:paraId="7CC171CC" w14:textId="77777777" w:rsidR="005F3887" w:rsidRDefault="005F3887" w:rsidP="0001774C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4379B1F" w14:textId="77777777" w:rsidR="005F3887" w:rsidRDefault="005F3887" w:rsidP="0001774C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446AFFC" w14:textId="348E640B" w:rsidR="005F3887" w:rsidRPr="00633329" w:rsidRDefault="005F3887" w:rsidP="0001774C">
                            <w:pPr>
                              <w:tabs>
                                <w:tab w:val="left" w:pos="720"/>
                                <w:tab w:val="left" w:pos="2160"/>
                              </w:tabs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F388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P.S. If God leads,</w:t>
                            </w:r>
                            <w:r w:rsidRPr="005F3887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85EA2">
                              <w:rPr>
                                <w:b/>
                                <w:color w:val="E16B2A"/>
                                <w:sz w:val="24"/>
                                <w:szCs w:val="24"/>
                              </w:rPr>
                              <w:t xml:space="preserve">you can change your giving through your online giving account at navigators.org or by calling the </w:t>
                            </w:r>
                            <w:r w:rsidR="0087320A">
                              <w:rPr>
                                <w:b/>
                                <w:color w:val="E16B2A"/>
                                <w:sz w:val="24"/>
                                <w:szCs w:val="24"/>
                              </w:rPr>
                              <w:t>Ministry Partner Care</w:t>
                            </w:r>
                            <w:r w:rsidRPr="00F85EA2">
                              <w:rPr>
                                <w:b/>
                                <w:color w:val="E16B2A"/>
                                <w:sz w:val="24"/>
                                <w:szCs w:val="24"/>
                              </w:rPr>
                              <w:t xml:space="preserve"> Team at 866-568-7827.</w:t>
                            </w:r>
                            <w:r w:rsidRPr="00F85EA2">
                              <w:rPr>
                                <w:color w:val="E16B2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 need to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be at 100% of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my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 funding by </w:t>
                            </w:r>
                            <w:r w:rsidRPr="00E7538D">
                              <w:rPr>
                                <w:b/>
                                <w:sz w:val="24"/>
                                <w:szCs w:val="24"/>
                              </w:rPr>
                              <w:t>[date]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 xml:space="preserve">, so I’ll call you soon to see how God is leading and to catch up on your </w:t>
                            </w:r>
                            <w:r w:rsidR="0087320A">
                              <w:rPr>
                                <w:sz w:val="24"/>
                                <w:szCs w:val="24"/>
                              </w:rPr>
                              <w:t>life</w:t>
                            </w:r>
                            <w:r w:rsidRPr="00B52EB6">
                              <w:rPr>
                                <w:sz w:val="24"/>
                                <w:szCs w:val="24"/>
                              </w:rPr>
                              <w:t>, too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 Thank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4B51D" id="Text Box 9" o:spid="_x0000_s1029" type="#_x0000_t202" style="position:absolute;margin-left:21.45pt;margin-top:612.75pt;width:570pt;height:164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" filled="f" stroked="f" strokeweight=".5pt">
                <v:textbox>
                  <w:txbxContent>
                    <w:p w14:paraId="63EA6793" w14:textId="77777777" w:rsidR="00B52EB6" w:rsidRPr="00B52EB6" w:rsidRDefault="00633329" w:rsidP="005F3887">
                      <w:pPr>
                        <w:tabs>
                          <w:tab w:val="left" w:pos="720"/>
                          <w:tab w:val="left" w:pos="5040"/>
                        </w:tabs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G</w:t>
                      </w:r>
                      <w:r w:rsidR="00B52EB6" w:rsidRPr="00B52EB6">
                        <w:rPr>
                          <w:sz w:val="24"/>
                          <w:szCs w:val="24"/>
                        </w:rPr>
                        <w:t>rateful for you!</w:t>
                      </w:r>
                    </w:p>
                    <w:p w14:paraId="329464BE" w14:textId="77777777" w:rsidR="00B52EB6" w:rsidRPr="00B52EB6" w:rsidRDefault="00B52EB6" w:rsidP="00B52EB6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sz w:val="24"/>
                          <w:szCs w:val="24"/>
                        </w:rPr>
                      </w:pPr>
                    </w:p>
                    <w:p w14:paraId="01E9ADE9" w14:textId="77777777" w:rsidR="00053A25" w:rsidRDefault="00B52EB6" w:rsidP="0001774C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  <w:r w:rsidRPr="00E7538D">
                        <w:rPr>
                          <w:b/>
                          <w:sz w:val="24"/>
                          <w:szCs w:val="24"/>
                        </w:rPr>
                        <w:t>[Your hand-written signature]</w:t>
                      </w:r>
                    </w:p>
                    <w:p w14:paraId="7CC171CC" w14:textId="77777777" w:rsidR="005F3887" w:rsidRDefault="005F3887" w:rsidP="0001774C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24379B1F" w14:textId="77777777" w:rsidR="005F3887" w:rsidRDefault="005F3887" w:rsidP="0001774C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0446AFFC" w14:textId="348E640B" w:rsidR="005F3887" w:rsidRPr="00633329" w:rsidRDefault="005F3887" w:rsidP="0001774C">
                      <w:pPr>
                        <w:tabs>
                          <w:tab w:val="left" w:pos="720"/>
                          <w:tab w:val="left" w:pos="2160"/>
                        </w:tabs>
                        <w:rPr>
                          <w:b/>
                          <w:sz w:val="24"/>
                          <w:szCs w:val="24"/>
                        </w:rPr>
                      </w:pPr>
                      <w:r w:rsidRPr="005F3887">
                        <w:rPr>
                          <w:color w:val="000000" w:themeColor="text1"/>
                          <w:sz w:val="24"/>
                          <w:szCs w:val="24"/>
                        </w:rPr>
                        <w:t>P.S. If God leads,</w:t>
                      </w:r>
                      <w:r w:rsidRPr="005F3887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85EA2">
                        <w:rPr>
                          <w:b/>
                          <w:color w:val="E16B2A"/>
                          <w:sz w:val="24"/>
                          <w:szCs w:val="24"/>
                        </w:rPr>
                        <w:t xml:space="preserve">you can change your giving through your online giving account at navigators.org or by calling the </w:t>
                      </w:r>
                      <w:r w:rsidR="0087320A">
                        <w:rPr>
                          <w:b/>
                          <w:color w:val="E16B2A"/>
                          <w:sz w:val="24"/>
                          <w:szCs w:val="24"/>
                        </w:rPr>
                        <w:t>Ministry Partner Care</w:t>
                      </w:r>
                      <w:r w:rsidRPr="00F85EA2">
                        <w:rPr>
                          <w:b/>
                          <w:color w:val="E16B2A"/>
                          <w:sz w:val="24"/>
                          <w:szCs w:val="24"/>
                        </w:rPr>
                        <w:t xml:space="preserve"> Team at 866-568-7827.</w:t>
                      </w:r>
                      <w:r w:rsidRPr="00F85EA2">
                        <w:rPr>
                          <w:color w:val="E16B2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>I need to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be at 100% of </w:t>
                      </w:r>
                      <w:r>
                        <w:rPr>
                          <w:sz w:val="24"/>
                          <w:szCs w:val="24"/>
                        </w:rPr>
                        <w:t>my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 funding by </w:t>
                      </w:r>
                      <w:r w:rsidRPr="00E7538D">
                        <w:rPr>
                          <w:b/>
                          <w:sz w:val="24"/>
                          <w:szCs w:val="24"/>
                        </w:rPr>
                        <w:t>[date]</w:t>
                      </w:r>
                      <w:r w:rsidRPr="00B52EB6">
                        <w:rPr>
                          <w:sz w:val="24"/>
                          <w:szCs w:val="24"/>
                        </w:rPr>
                        <w:t xml:space="preserve">, so I’ll call you soon to see how God is leading and to catch up on your </w:t>
                      </w:r>
                      <w:r w:rsidR="0087320A">
                        <w:rPr>
                          <w:sz w:val="24"/>
                          <w:szCs w:val="24"/>
                        </w:rPr>
                        <w:t>life</w:t>
                      </w:r>
                      <w:r w:rsidRPr="00B52EB6">
                        <w:rPr>
                          <w:sz w:val="24"/>
                          <w:szCs w:val="24"/>
                        </w:rPr>
                        <w:t>, too</w:t>
                      </w:r>
                      <w:r>
                        <w:rPr>
                          <w:sz w:val="24"/>
                          <w:szCs w:val="24"/>
                        </w:rPr>
                        <w:t>. Thank you!</w:t>
                      </w:r>
                    </w:p>
                  </w:txbxContent>
                </v:textbox>
              </v:shape>
            </w:pict>
          </mc:Fallback>
        </mc:AlternateContent>
      </w:r>
      <w:r w:rsidR="006C2C9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7C977B" wp14:editId="03CC2ADF">
                <wp:simplePos x="0" y="0"/>
                <wp:positionH relativeFrom="column">
                  <wp:posOffset>431800</wp:posOffset>
                </wp:positionH>
                <wp:positionV relativeFrom="paragraph">
                  <wp:posOffset>9525000</wp:posOffset>
                </wp:positionV>
                <wp:extent cx="695071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071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69493F" w14:textId="77777777" w:rsidR="00053A25" w:rsidRPr="00053A25" w:rsidRDefault="00053A25" w:rsidP="00053A25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</w:rPr>
                            </w:pP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proofErr w:type="gramStart"/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NAME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•</w:t>
                            </w:r>
                            <w:proofErr w:type="gramEnd"/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EMAIL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 •  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[Insert </w:t>
                            </w:r>
                            <w:r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PHONE NUMBER</w:t>
                            </w:r>
                            <w:r w:rsidRPr="00053A25">
                              <w:rPr>
                                <w:rFonts w:ascii="Montserrat Medium" w:hAnsi="Montserrat Medium" w:cs="Arial"/>
                                <w:color w:val="FFFFFF" w:themeColor="background1"/>
                                <w:sz w:val="20"/>
                                <w:szCs w:val="2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66646" id="Text Box 11" o:spid="_x0000_s1033" type="#_x0000_t202" style="position:absolute;margin-left:34pt;margin-top:750pt;width:547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" filled="f" stroked="f" strokeweight=".5pt">
                <v:textbox>
                  <w:txbxContent>
                    <w:p w:rsidR="00053A25" w:rsidRPr="00053A25" w:rsidRDefault="00053A25" w:rsidP="00053A25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</w:rPr>
                      </w:pP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proofErr w:type="gramStart"/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NAME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•</w:t>
                      </w:r>
                      <w:proofErr w:type="gramEnd"/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EMAIL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  •  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 xml:space="preserve">[Insert </w:t>
                      </w:r>
                      <w:r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PHONE NUMBER</w:t>
                      </w:r>
                      <w:r w:rsidRPr="00053A25">
                        <w:rPr>
                          <w:rFonts w:ascii="Montserrat Medium" w:hAnsi="Montserrat Medium" w:cs="Arial"/>
                          <w:color w:val="FFFFFF" w:themeColor="background1"/>
                          <w:sz w:val="20"/>
                          <w:szCs w:val="2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E961BD">
        <w:rPr>
          <w:noProof/>
        </w:rPr>
        <w:drawing>
          <wp:inline distT="0" distB="0" distL="0" distR="0" wp14:anchorId="4A9550AD" wp14:editId="5D44E85E">
            <wp:extent cx="7772400" cy="10058400"/>
            <wp:effectExtent l="0" t="0" r="0" b="0"/>
            <wp:docPr id="2" name="Picture 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lobe Blu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57728" w14:textId="77777777" w:rsidR="00A527A5" w:rsidRDefault="00A527A5" w:rsidP="00A527A5">
      <w:pPr>
        <w:widowControl/>
        <w:autoSpaceDE/>
        <w:autoSpaceDN/>
      </w:pPr>
    </w:p>
    <w:p w14:paraId="6F68EB81" w14:textId="77777777" w:rsidR="00A527A5" w:rsidRDefault="00A527A5" w:rsidP="00A527A5">
      <w:pPr>
        <w:widowControl/>
        <w:autoSpaceDE/>
        <w:autoSpaceDN/>
      </w:pPr>
    </w:p>
    <w:p w14:paraId="271FB9FD" w14:textId="77777777" w:rsidR="00A527A5" w:rsidRDefault="00A527A5" w:rsidP="00A527A5">
      <w:pPr>
        <w:widowControl/>
        <w:autoSpaceDE/>
        <w:autoSpaceDN/>
      </w:pPr>
    </w:p>
    <w:p w14:paraId="072EEE90" w14:textId="77777777" w:rsidR="00A527A5" w:rsidRDefault="00A527A5" w:rsidP="00A527A5">
      <w:pPr>
        <w:widowControl/>
        <w:autoSpaceDE/>
        <w:autoSpaceDN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935117" wp14:editId="299AAB42">
                <wp:simplePos x="0" y="0"/>
                <wp:positionH relativeFrom="column">
                  <wp:posOffset>372007</wp:posOffset>
                </wp:positionH>
                <wp:positionV relativeFrom="paragraph">
                  <wp:posOffset>63884</wp:posOffset>
                </wp:positionV>
                <wp:extent cx="6918385" cy="6090249"/>
                <wp:effectExtent l="0" t="0" r="3175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8385" cy="60902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2BCD596" w14:textId="77777777" w:rsidR="00A527A5" w:rsidRPr="009C296E" w:rsidRDefault="00A527A5" w:rsidP="00A527A5">
                            <w:pPr>
                              <w:jc w:val="center"/>
                              <w:rPr>
                                <w:rFonts w:ascii="Montserrat" w:hAnsi="Montserrat" w:cs="Arial"/>
                                <w:sz w:val="14"/>
                                <w:szCs w:val="14"/>
                              </w:rPr>
                            </w:pPr>
                            <w:r w:rsidRPr="009C296E">
                              <w:rPr>
                                <w:rFonts w:ascii="Montserrat" w:hAnsi="Montserrat" w:cs="Arial"/>
                                <w:sz w:val="14"/>
                                <w:szCs w:val="14"/>
                              </w:rPr>
                              <w:t>If you need more space for your letter, copy the text from the last text box on page one and paste it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B590F" id="Text Box 1" o:spid="_x0000_s1034" type="#_x0000_t202" style="position:absolute;margin-left:29.3pt;margin-top:5.05pt;width:544.75pt;height:479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" fillcolor="white [3201]" stroked="f" strokeweight=".5pt">
                <v:textbox>
                  <w:txbxContent>
                    <w:p w:rsidR="00A527A5" w:rsidRPr="009C296E" w:rsidRDefault="00A527A5" w:rsidP="00A527A5">
                      <w:pPr>
                        <w:jc w:val="center"/>
                        <w:rPr>
                          <w:rFonts w:ascii="Montserrat" w:hAnsi="Montserrat" w:cs="Arial"/>
                          <w:sz w:val="14"/>
                          <w:szCs w:val="14"/>
                        </w:rPr>
                      </w:pPr>
                      <w:r w:rsidRPr="009C296E">
                        <w:rPr>
                          <w:rFonts w:ascii="Montserrat" w:hAnsi="Montserrat" w:cs="Arial"/>
                          <w:sz w:val="14"/>
                          <w:szCs w:val="14"/>
                        </w:rPr>
                        <w:t>If you need more space for your letter, copy the text from the last text box on page one and paste it here.</w:t>
                      </w:r>
                    </w:p>
                  </w:txbxContent>
                </v:textbox>
              </v:shape>
            </w:pict>
          </mc:Fallback>
        </mc:AlternateContent>
      </w:r>
    </w:p>
    <w:p w14:paraId="2E82C103" w14:textId="77777777" w:rsidR="00A527A5" w:rsidRDefault="00A527A5" w:rsidP="00A527A5">
      <w:pPr>
        <w:widowControl/>
        <w:autoSpaceDE/>
        <w:autoSpaceDN/>
      </w:pPr>
    </w:p>
    <w:p w14:paraId="69335A7E" w14:textId="77777777" w:rsidR="00A527A5" w:rsidRDefault="00A527A5" w:rsidP="00A527A5">
      <w:pPr>
        <w:widowControl/>
        <w:autoSpaceDE/>
        <w:autoSpaceDN/>
      </w:pPr>
    </w:p>
    <w:p w14:paraId="72237BC5" w14:textId="77777777" w:rsidR="00A527A5" w:rsidRDefault="00A527A5" w:rsidP="00A527A5">
      <w:pPr>
        <w:widowControl/>
        <w:autoSpaceDE/>
        <w:autoSpaceDN/>
      </w:pPr>
    </w:p>
    <w:p w14:paraId="56503943" w14:textId="77777777" w:rsidR="00A527A5" w:rsidRDefault="00A527A5" w:rsidP="00A527A5">
      <w:pPr>
        <w:widowControl/>
        <w:autoSpaceDE/>
        <w:autoSpaceDN/>
      </w:pPr>
    </w:p>
    <w:p w14:paraId="5EB1B38D" w14:textId="77777777" w:rsidR="00A527A5" w:rsidRDefault="00A527A5" w:rsidP="00A527A5">
      <w:pPr>
        <w:widowControl/>
        <w:autoSpaceDE/>
        <w:autoSpaceDN/>
      </w:pPr>
    </w:p>
    <w:sectPr w:rsidR="00A527A5" w:rsidSect="00053A25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  <w:font w:name="Montserrat Medium">
    <w:panose1 w:val="00000600000000000000"/>
    <w:charset w:val="4D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37A42"/>
    <w:multiLevelType w:val="hybridMultilevel"/>
    <w:tmpl w:val="1DD8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24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40"/>
    <w:rsid w:val="0001774C"/>
    <w:rsid w:val="00053A25"/>
    <w:rsid w:val="00085EBA"/>
    <w:rsid w:val="001956FD"/>
    <w:rsid w:val="00196BC7"/>
    <w:rsid w:val="00374446"/>
    <w:rsid w:val="00477228"/>
    <w:rsid w:val="004A7DF2"/>
    <w:rsid w:val="00545A40"/>
    <w:rsid w:val="005F3887"/>
    <w:rsid w:val="00633329"/>
    <w:rsid w:val="006C2C9B"/>
    <w:rsid w:val="0087320A"/>
    <w:rsid w:val="00967D5C"/>
    <w:rsid w:val="009E78D0"/>
    <w:rsid w:val="00A30F13"/>
    <w:rsid w:val="00A527A5"/>
    <w:rsid w:val="00B52EB6"/>
    <w:rsid w:val="00BD125B"/>
    <w:rsid w:val="00D06BA6"/>
    <w:rsid w:val="00E7538D"/>
    <w:rsid w:val="00E961BD"/>
    <w:rsid w:val="00ED40A0"/>
    <w:rsid w:val="00F8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1780C"/>
  <w15:chartTrackingRefBased/>
  <w15:docId w15:val="{CE227B0F-531E-AD4B-A664-43A99279F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53A2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774C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F85EA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olly.Gilberts/Desktop/Desktop/Newsletter%20Templates%20%206.20/Globe%20Template/Globe%20Blu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Globe Blue.dotx</Template>
  <TotalTime>68</TotalTime>
  <Pages>2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Molly Gilberts</cp:lastModifiedBy>
  <cp:revision>9</cp:revision>
  <dcterms:created xsi:type="dcterms:W3CDTF">2020-08-05T23:13:00Z</dcterms:created>
  <dcterms:modified xsi:type="dcterms:W3CDTF">2024-06-26T16:45:00Z</dcterms:modified>
</cp:coreProperties>
</file>